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7B01" w:rsidRPr="00737B01" w:rsidRDefault="00737B01" w:rsidP="00737B01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4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13.70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22.03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32.59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39.33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25.15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21.13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00.47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00.37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05.92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04.07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12.36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07.70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05.06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03.05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02.33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01.15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02.43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01.17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ZAF</w:t>
            </w:r>
          </w:p>
        </w:tc>
      </w:tr>
    </w:tbl>
    <w:p w:rsidR="00737B01" w:rsidRDefault="00737B01" w:rsidP="00737B01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23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Default="00737B0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GIndLy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737B01" w:rsidRDefault="00737B0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22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Pr="00737B01" w:rsidRDefault="00737B0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" o:allowincell="f" fillcolor="#9cf" stroked="f">
                <v:textbox inset="0,0,0,0">
                  <w:txbxContent>
                    <w:p w:rsidR="00737B01" w:rsidRPr="00737B01" w:rsidRDefault="00737B0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21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7B01" w:rsidRPr="00737B01" w:rsidRDefault="00737B01" w:rsidP="00737B01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20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12.19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20.50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30.93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39.02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18.23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16.00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00.69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00.57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12.67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09.11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12.89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08.40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00.84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00.53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03.66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01.89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07.90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03.98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ZAF</w:t>
            </w:r>
          </w:p>
        </w:tc>
      </w:tr>
    </w:tbl>
    <w:p w:rsidR="00737B01" w:rsidRDefault="00737B01" w:rsidP="00737B01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Default="00737B0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avK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HJJq8qIAgAADg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737B01" w:rsidRDefault="00737B0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8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Pr="00737B01" w:rsidRDefault="00737B0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A3+RAn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737B01" w:rsidRPr="00737B01" w:rsidRDefault="00737B0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7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7B01" w:rsidRPr="00737B01" w:rsidRDefault="00737B01" w:rsidP="00737B01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6432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10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12.10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21.09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26.24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34.34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14.55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13.25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00.54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00.47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07.55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05.86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10.40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07.75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10.43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07.05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00.67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00.44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08.11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04.79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02.99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01.60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06.42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03.35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ZAF</w:t>
            </w:r>
          </w:p>
        </w:tc>
      </w:tr>
    </w:tbl>
    <w:p w:rsidR="00737B01" w:rsidRDefault="00737B01" w:rsidP="00737B01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Default="00737B0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30" style="position:absolute;margin-left:0;margin-top:588.85pt;width:492pt;height:43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CXibxmIAgAADw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737B01" w:rsidRDefault="00737B0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Pr="00737B01" w:rsidRDefault="00737B0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31" style="position:absolute;margin-left:0;margin-top:43.85pt;width:492pt;height:43.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" o:allowincell="f" fillcolor="#9cf" stroked="f">
                <v:textbox inset="0,0,0,0">
                  <w:txbxContent>
                    <w:p w:rsidR="00737B01" w:rsidRPr="00737B01" w:rsidRDefault="00737B0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1" name="Picture 11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7B01" w:rsidRPr="00737B01" w:rsidRDefault="00737B01" w:rsidP="00737B01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70528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4" name="Picture 14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  <w:color w:val="FFFFFF"/>
              </w:rPr>
            </w:pPr>
            <w:r w:rsidRPr="00737B01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12.70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21.77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28.71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36.96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16.04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14.37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00.60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00.51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11.05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08.10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11.19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07.44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00.73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00.47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08.76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05.09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03.25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01.71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06.97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03.58</w:t>
            </w:r>
          </w:p>
        </w:tc>
      </w:tr>
      <w:tr w:rsidR="00737B01" w:rsidRPr="00737B01" w:rsidTr="00737B01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737B01" w:rsidRPr="00737B01" w:rsidRDefault="00737B01" w:rsidP="00737B01">
            <w:pPr>
              <w:rPr>
                <w:b/>
                <w:bCs/>
                <w:i/>
                <w:iCs/>
              </w:rPr>
            </w:pPr>
            <w:r w:rsidRPr="00737B01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737B01" w:rsidRPr="00737B01" w:rsidRDefault="00737B01" w:rsidP="00737B01">
            <w:r w:rsidRPr="00737B01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737B01" w:rsidRPr="00737B01" w:rsidRDefault="00737B01" w:rsidP="00737B01">
            <w:r w:rsidRPr="00737B01">
              <w:t>ZAF</w:t>
            </w:r>
          </w:p>
        </w:tc>
      </w:tr>
    </w:tbl>
    <w:p w:rsidR="006C65D5" w:rsidRPr="00737B01" w:rsidRDefault="00737B01" w:rsidP="00737B0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0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Default="00737B0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32" style="position:absolute;margin-left:0;margin-top:588.85pt;width:492pt;height:43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Sxzly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737B01" w:rsidRDefault="00737B01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9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37B01" w:rsidRPr="00737B01" w:rsidRDefault="00737B01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3" style="position:absolute;margin-left:0;margin-top:43.85pt;width:492pt;height:43.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p0G2g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737B01" w:rsidRPr="00737B01" w:rsidRDefault="00737B01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5" name="Picture 15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737B01">
      <w:headerReference w:type="default" r:id="rId13"/>
      <w:footerReference w:type="even" r:id="rId14"/>
      <w:footerReference w:type="default" r:id="rId15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7B01" w:rsidRDefault="00737B01">
      <w:r>
        <w:separator/>
      </w:r>
    </w:p>
  </w:endnote>
  <w:endnote w:type="continuationSeparator" w:id="0">
    <w:p w:rsidR="00737B01" w:rsidRDefault="00737B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737B01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7B01" w:rsidRDefault="00737B01">
      <w:r>
        <w:separator/>
      </w:r>
    </w:p>
  </w:footnote>
  <w:footnote w:type="continuationSeparator" w:id="0">
    <w:p w:rsidR="00737B01" w:rsidRDefault="00737B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737B01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4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737B01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737B01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5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737B01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6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7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8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9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737B01"/>
    <w:rsid w:val="004005C0"/>
    <w:rsid w:val="004E0B24"/>
    <w:rsid w:val="006B6514"/>
    <w:rsid w:val="006C29BD"/>
    <w:rsid w:val="006C65D5"/>
    <w:rsid w:val="00737B01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11</TotalTime>
  <Pages>4</Pages>
  <Words>132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1</cp:revision>
  <cp:lastPrinted>2001-11-07T12:28:00Z</cp:lastPrinted>
  <dcterms:created xsi:type="dcterms:W3CDTF">2025-03-13T09:15:00Z</dcterms:created>
  <dcterms:modified xsi:type="dcterms:W3CDTF">2025-03-13T09:26:00Z</dcterms:modified>
</cp:coreProperties>
</file>